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BAABB" w14:textId="77777777" w:rsidR="002E444D" w:rsidRDefault="002E444D" w:rsidP="002E4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WYKES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d.1483)</w:t>
      </w:r>
    </w:p>
    <w:p w14:paraId="6F31D5D8" w14:textId="77777777" w:rsidR="002E444D" w:rsidRDefault="002E444D" w:rsidP="002E444D">
      <w:pPr>
        <w:pStyle w:val="NoSpacing"/>
        <w:rPr>
          <w:rFonts w:cs="Times New Roman"/>
          <w:szCs w:val="24"/>
        </w:rPr>
      </w:pPr>
    </w:p>
    <w:p w14:paraId="65E5C0DE" w14:textId="77777777" w:rsidR="002E444D" w:rsidRDefault="002E444D" w:rsidP="002E444D">
      <w:pPr>
        <w:pStyle w:val="NoSpacing"/>
        <w:rPr>
          <w:rFonts w:cs="Times New Roman"/>
          <w:szCs w:val="24"/>
        </w:rPr>
      </w:pPr>
    </w:p>
    <w:p w14:paraId="3A24F92A" w14:textId="77777777" w:rsidR="002E444D" w:rsidRDefault="002E444D" w:rsidP="002E44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Edward(q.v.).</w:t>
      </w:r>
    </w:p>
    <w:p w14:paraId="3777850B" w14:textId="77777777" w:rsidR="002E444D" w:rsidRDefault="002E444D" w:rsidP="002E444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7F37C717" w14:textId="77777777" w:rsidR="002E444D" w:rsidRDefault="002E444D" w:rsidP="002E4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pp.151-2)</w:t>
      </w:r>
    </w:p>
    <w:p w14:paraId="19DDC43B" w14:textId="77777777" w:rsidR="002E444D" w:rsidRDefault="002E444D" w:rsidP="002E444D">
      <w:pPr>
        <w:pStyle w:val="NoSpacing"/>
        <w:rPr>
          <w:rFonts w:eastAsia="Times New Roman" w:cs="Times New Roman"/>
          <w:szCs w:val="24"/>
        </w:rPr>
      </w:pPr>
    </w:p>
    <w:p w14:paraId="6BBDBD1C" w14:textId="77777777" w:rsidR="002E444D" w:rsidRDefault="002E444D" w:rsidP="002E444D">
      <w:pPr>
        <w:pStyle w:val="NoSpacing"/>
        <w:rPr>
          <w:rFonts w:eastAsia="Times New Roman" w:cs="Times New Roman"/>
          <w:szCs w:val="24"/>
        </w:rPr>
      </w:pPr>
    </w:p>
    <w:p w14:paraId="690CC56B" w14:textId="77777777" w:rsidR="002E444D" w:rsidRDefault="002E444D" w:rsidP="002E4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6 Aug.1483</w:t>
      </w:r>
      <w:r>
        <w:rPr>
          <w:rFonts w:eastAsia="Times New Roman" w:cs="Times New Roman"/>
          <w:szCs w:val="24"/>
        </w:rPr>
        <w:tab/>
        <w:t>He died.   (ibid.)</w:t>
      </w:r>
    </w:p>
    <w:p w14:paraId="29FE8997" w14:textId="77777777" w:rsidR="002E444D" w:rsidRDefault="002E444D" w:rsidP="002E4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Jun.</w:t>
      </w:r>
      <w:r>
        <w:rPr>
          <w:rFonts w:eastAsia="Times New Roman" w:cs="Times New Roman"/>
          <w:szCs w:val="24"/>
        </w:rPr>
        <w:tab/>
        <w:t>1485</w:t>
      </w:r>
      <w:r>
        <w:rPr>
          <w:rFonts w:eastAsia="Times New Roman" w:cs="Times New Roman"/>
          <w:szCs w:val="24"/>
        </w:rPr>
        <w:tab/>
        <w:t xml:space="preserve">An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was held in </w:t>
      </w:r>
      <w:proofErr w:type="spellStart"/>
      <w:r>
        <w:rPr>
          <w:rFonts w:eastAsia="Times New Roman" w:cs="Times New Roman"/>
          <w:szCs w:val="24"/>
        </w:rPr>
        <w:t>Babraham</w:t>
      </w:r>
      <w:proofErr w:type="spellEnd"/>
      <w:r>
        <w:rPr>
          <w:rFonts w:eastAsia="Times New Roman" w:cs="Times New Roman"/>
          <w:szCs w:val="24"/>
        </w:rPr>
        <w:t>, Cambridgeshire,</w:t>
      </w:r>
    </w:p>
    <w:p w14:paraId="24F13907" w14:textId="77777777" w:rsidR="002E444D" w:rsidRDefault="002E444D" w:rsidP="002E4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into his landholdings.   (ibid.)</w:t>
      </w:r>
    </w:p>
    <w:p w14:paraId="55258CD8" w14:textId="77777777" w:rsidR="002E444D" w:rsidRDefault="002E444D" w:rsidP="002E444D">
      <w:pPr>
        <w:pStyle w:val="NoSpacing"/>
        <w:rPr>
          <w:rFonts w:eastAsia="Times New Roman" w:cs="Times New Roman"/>
          <w:szCs w:val="24"/>
        </w:rPr>
      </w:pPr>
    </w:p>
    <w:p w14:paraId="1C99295D" w14:textId="77777777" w:rsidR="002E444D" w:rsidRDefault="002E444D" w:rsidP="002E444D">
      <w:pPr>
        <w:pStyle w:val="NoSpacing"/>
        <w:rPr>
          <w:rFonts w:eastAsia="Times New Roman" w:cs="Times New Roman"/>
          <w:szCs w:val="24"/>
        </w:rPr>
      </w:pPr>
    </w:p>
    <w:p w14:paraId="3AD4A808" w14:textId="77777777" w:rsidR="002E444D" w:rsidRDefault="002E444D" w:rsidP="002E444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November 2023</w:t>
      </w:r>
    </w:p>
    <w:p w14:paraId="6F2EC12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1E20A" w14:textId="77777777" w:rsidR="002E444D" w:rsidRDefault="002E444D" w:rsidP="009139A6">
      <w:r>
        <w:separator/>
      </w:r>
    </w:p>
  </w:endnote>
  <w:endnote w:type="continuationSeparator" w:id="0">
    <w:p w14:paraId="1A9A415B" w14:textId="77777777" w:rsidR="002E444D" w:rsidRDefault="002E44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663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5F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7A7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4B6CD" w14:textId="77777777" w:rsidR="002E444D" w:rsidRDefault="002E444D" w:rsidP="009139A6">
      <w:r>
        <w:separator/>
      </w:r>
    </w:p>
  </w:footnote>
  <w:footnote w:type="continuationSeparator" w:id="0">
    <w:p w14:paraId="6145F4D5" w14:textId="77777777" w:rsidR="002E444D" w:rsidRDefault="002E44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7A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C1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B03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44D"/>
    <w:rsid w:val="000666E0"/>
    <w:rsid w:val="002510B7"/>
    <w:rsid w:val="002E444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99369"/>
  <w15:chartTrackingRefBased/>
  <w15:docId w15:val="{527C787D-FA34-42D6-BA90-E5B51A294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2023-11-10T19:41:00Z</dcterms:created>
  <dcterms:modified xsi:type="dcterms:W3CDTF">2023-11-10T19:41:00Z</dcterms:modified>
</cp:coreProperties>
</file>